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7FEDE8EC" w:rsidR="005B549F" w:rsidRDefault="00E9243F" w:rsidP="00464C0D">
      <w:pPr>
        <w:pStyle w:val="Title"/>
      </w:pPr>
      <w:r>
        <w:t>Equipment Study</w:t>
      </w:r>
    </w:p>
    <w:p w14:paraId="27DA886E" w14:textId="77777777" w:rsidR="00B0734C" w:rsidRPr="00B0734C" w:rsidRDefault="00B0734C" w:rsidP="00B0734C">
      <w:pPr>
        <w:rPr>
          <w:b/>
        </w:rPr>
      </w:pPr>
      <w:r w:rsidRPr="00B0734C">
        <w:rPr>
          <w:b/>
        </w:rPr>
        <w:t>Equipment Study on Rolling Cultivators</w:t>
      </w:r>
    </w:p>
    <w:p w14:paraId="05B09F29" w14:textId="77777777" w:rsidR="00B0734C" w:rsidRPr="00B0734C" w:rsidRDefault="00B0734C" w:rsidP="00B0734C"/>
    <w:p w14:paraId="63D69F0A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proper name of the equipment being studied?</w:t>
      </w:r>
    </w:p>
    <w:p w14:paraId="3BA036D9" w14:textId="77777777" w:rsidR="00B0734C" w:rsidRPr="00B0734C" w:rsidRDefault="00B0734C" w:rsidP="00B0734C"/>
    <w:p w14:paraId="0C64F21C" w14:textId="77777777" w:rsidR="00B0734C" w:rsidRPr="00B0734C" w:rsidRDefault="00B0734C" w:rsidP="00B0734C"/>
    <w:p w14:paraId="17A8D665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equipment number of the equipment being studied?</w:t>
      </w:r>
    </w:p>
    <w:p w14:paraId="43359956" w14:textId="77777777" w:rsidR="00B0734C" w:rsidRPr="00B0734C" w:rsidRDefault="00B0734C" w:rsidP="00B0734C"/>
    <w:p w14:paraId="7A485E5E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proper use of this unit?</w:t>
      </w:r>
    </w:p>
    <w:p w14:paraId="45592C17" w14:textId="77777777" w:rsidR="00B0734C" w:rsidRPr="00B0734C" w:rsidRDefault="00B0734C" w:rsidP="00B0734C"/>
    <w:p w14:paraId="08FD5696" w14:textId="77777777" w:rsidR="00B0734C" w:rsidRPr="00B0734C" w:rsidRDefault="00B0734C" w:rsidP="00B0734C"/>
    <w:p w14:paraId="79EF5F01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size of the tool bar?</w:t>
      </w:r>
    </w:p>
    <w:p w14:paraId="6F1C9123" w14:textId="77777777" w:rsidR="00B0734C" w:rsidRPr="00B0734C" w:rsidRDefault="00B0734C" w:rsidP="00B0734C"/>
    <w:p w14:paraId="35F8DB95" w14:textId="77777777" w:rsidR="00B0734C" w:rsidRPr="00B0734C" w:rsidRDefault="00B0734C" w:rsidP="00B0734C"/>
    <w:p w14:paraId="270CC450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size of the hitch mechanism?</w:t>
      </w:r>
    </w:p>
    <w:p w14:paraId="2FD3FB18" w14:textId="77777777" w:rsidR="00B0734C" w:rsidRPr="00B0734C" w:rsidRDefault="00B0734C" w:rsidP="00B0734C"/>
    <w:p w14:paraId="72548CE0" w14:textId="77777777" w:rsidR="00B0734C" w:rsidRPr="00B0734C" w:rsidRDefault="00B0734C" w:rsidP="00B0734C"/>
    <w:p w14:paraId="30AD6051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effective size of this unit?</w:t>
      </w:r>
    </w:p>
    <w:p w14:paraId="0654CF7B" w14:textId="77777777" w:rsidR="00B0734C" w:rsidRPr="00B0734C" w:rsidRDefault="00B0734C" w:rsidP="00B0734C"/>
    <w:p w14:paraId="7EA8632B" w14:textId="77777777" w:rsidR="00B0734C" w:rsidRPr="00B0734C" w:rsidRDefault="00B0734C" w:rsidP="00B0734C"/>
    <w:p w14:paraId="1CF15F63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 xml:space="preserve">Are the rolling cultivator units adjusted uniformly? </w:t>
      </w:r>
    </w:p>
    <w:p w14:paraId="72E508B1" w14:textId="77777777" w:rsidR="00B0734C" w:rsidRPr="00B0734C" w:rsidRDefault="00B0734C" w:rsidP="00B0734C"/>
    <w:p w14:paraId="578B6330" w14:textId="77777777" w:rsidR="00B0734C" w:rsidRPr="00B0734C" w:rsidRDefault="00B0734C" w:rsidP="00B0734C"/>
    <w:p w14:paraId="19691011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row spacing for this unit?</w:t>
      </w:r>
    </w:p>
    <w:p w14:paraId="6E9A17AB" w14:textId="77777777" w:rsidR="00B0734C" w:rsidRPr="00B0734C" w:rsidRDefault="00B0734C" w:rsidP="00B0734C"/>
    <w:p w14:paraId="288ADD81" w14:textId="77777777" w:rsidR="00B0734C" w:rsidRPr="00B0734C" w:rsidRDefault="00B0734C" w:rsidP="00B0734C"/>
    <w:p w14:paraId="7260645E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Are the spider gangs adjusted uniformly?</w:t>
      </w:r>
    </w:p>
    <w:p w14:paraId="76F7676D" w14:textId="77777777" w:rsidR="00B0734C" w:rsidRPr="00B0734C" w:rsidRDefault="00B0734C" w:rsidP="00B0734C"/>
    <w:p w14:paraId="0C47B56A" w14:textId="77777777" w:rsidR="00B0734C" w:rsidRPr="00B0734C" w:rsidRDefault="00B0734C" w:rsidP="00B0734C"/>
    <w:p w14:paraId="36075DE1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condition of the spiders?</w:t>
      </w:r>
    </w:p>
    <w:p w14:paraId="53A94752" w14:textId="77777777" w:rsidR="00B0734C" w:rsidRPr="00B0734C" w:rsidRDefault="00B0734C" w:rsidP="00B0734C"/>
    <w:p w14:paraId="2021F2AD" w14:textId="77777777" w:rsidR="00B0734C" w:rsidRPr="00B0734C" w:rsidRDefault="00B0734C" w:rsidP="00B0734C"/>
    <w:p w14:paraId="5167A12D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difference between a number 1 and number 2 spider gang?</w:t>
      </w:r>
    </w:p>
    <w:p w14:paraId="0F9F1C62" w14:textId="77777777" w:rsidR="00B0734C" w:rsidRPr="00B0734C" w:rsidRDefault="00B0734C" w:rsidP="00B0734C"/>
    <w:p w14:paraId="661097B1" w14:textId="77777777" w:rsidR="00B0734C" w:rsidRPr="00B0734C" w:rsidRDefault="00B0734C" w:rsidP="00B0734C"/>
    <w:p w14:paraId="25985511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Which way is the soil being moved as set up, with the rolling cultivator spider gangs?</w:t>
      </w:r>
    </w:p>
    <w:p w14:paraId="60043900" w14:textId="77777777" w:rsidR="00B0734C" w:rsidRPr="00B0734C" w:rsidRDefault="00B0734C" w:rsidP="00B0734C"/>
    <w:p w14:paraId="1D0BAE50" w14:textId="77777777" w:rsidR="00B0734C" w:rsidRPr="00B0734C" w:rsidRDefault="00B0734C" w:rsidP="00B0734C"/>
    <w:p w14:paraId="642AE975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How is working depth regulated on this unit?</w:t>
      </w:r>
    </w:p>
    <w:p w14:paraId="5D4B28C2" w14:textId="77777777" w:rsidR="00B0734C" w:rsidRPr="00B0734C" w:rsidRDefault="00B0734C" w:rsidP="00B0734C"/>
    <w:p w14:paraId="276792F7" w14:textId="77777777" w:rsidR="00B0734C" w:rsidRPr="00B0734C" w:rsidRDefault="00B0734C" w:rsidP="00B0734C"/>
    <w:p w14:paraId="4B7DC434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What is the purpose of the shovels as set up on the rear?</w:t>
      </w:r>
    </w:p>
    <w:p w14:paraId="32DCDAC1" w14:textId="77777777" w:rsidR="00B0734C" w:rsidRPr="00B0734C" w:rsidRDefault="00B0734C" w:rsidP="00B0734C"/>
    <w:p w14:paraId="5DC0EC1D" w14:textId="77777777" w:rsidR="00B0734C" w:rsidRPr="00B0734C" w:rsidRDefault="00B0734C" w:rsidP="00B0734C"/>
    <w:p w14:paraId="4D2EF1BF" w14:textId="77777777" w:rsidR="00B0734C" w:rsidRPr="00B0734C" w:rsidRDefault="00B0734C" w:rsidP="00B0734C">
      <w:pPr>
        <w:numPr>
          <w:ilvl w:val="0"/>
          <w:numId w:val="44"/>
        </w:numPr>
      </w:pPr>
      <w:r w:rsidRPr="00B0734C">
        <w:t>List any other problems this cultivator has.</w:t>
      </w:r>
    </w:p>
    <w:p w14:paraId="650DAE07" w14:textId="77777777" w:rsidR="00382EC4" w:rsidRPr="00382EC4" w:rsidRDefault="00382EC4" w:rsidP="00382EC4"/>
    <w:sectPr w:rsidR="00382EC4" w:rsidRPr="00382EC4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483A6" w14:textId="77777777" w:rsidR="005B7552" w:rsidRDefault="005B7552" w:rsidP="00CD71D0">
      <w:pPr>
        <w:spacing w:after="0" w:line="240" w:lineRule="auto"/>
      </w:pPr>
      <w:r>
        <w:separator/>
      </w:r>
    </w:p>
  </w:endnote>
  <w:endnote w:type="continuationSeparator" w:id="0">
    <w:p w14:paraId="74C3F276" w14:textId="77777777" w:rsidR="005B7552" w:rsidRDefault="005B7552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2AF8F" w14:textId="77777777" w:rsidR="005B7552" w:rsidRDefault="005B7552" w:rsidP="00CD71D0">
      <w:pPr>
        <w:spacing w:after="0" w:line="240" w:lineRule="auto"/>
      </w:pPr>
      <w:r>
        <w:separator/>
      </w:r>
    </w:p>
  </w:footnote>
  <w:footnote w:type="continuationSeparator" w:id="0">
    <w:p w14:paraId="3C114F26" w14:textId="77777777" w:rsidR="005B7552" w:rsidRDefault="005B7552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65BB4F0E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B0734C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2"/>
  </w:num>
  <w:num w:numId="2" w16cid:durableId="532883076">
    <w:abstractNumId w:val="26"/>
  </w:num>
  <w:num w:numId="3" w16cid:durableId="1688143260">
    <w:abstractNumId w:val="18"/>
  </w:num>
  <w:num w:numId="4" w16cid:durableId="320041939">
    <w:abstractNumId w:val="16"/>
  </w:num>
  <w:num w:numId="5" w16cid:durableId="1238786984">
    <w:abstractNumId w:val="30"/>
  </w:num>
  <w:num w:numId="6" w16cid:durableId="1532037393">
    <w:abstractNumId w:val="35"/>
  </w:num>
  <w:num w:numId="7" w16cid:durableId="1269655105">
    <w:abstractNumId w:val="17"/>
  </w:num>
  <w:num w:numId="8" w16cid:durableId="1093161213">
    <w:abstractNumId w:val="39"/>
  </w:num>
  <w:num w:numId="9" w16cid:durableId="1867138649">
    <w:abstractNumId w:val="13"/>
  </w:num>
  <w:num w:numId="10" w16cid:durableId="1619291114">
    <w:abstractNumId w:val="4"/>
  </w:num>
  <w:num w:numId="11" w16cid:durableId="234248285">
    <w:abstractNumId w:val="19"/>
  </w:num>
  <w:num w:numId="12" w16cid:durableId="709308004">
    <w:abstractNumId w:val="36"/>
  </w:num>
  <w:num w:numId="13" w16cid:durableId="33119727">
    <w:abstractNumId w:val="43"/>
  </w:num>
  <w:num w:numId="14" w16cid:durableId="1983919531">
    <w:abstractNumId w:val="29"/>
  </w:num>
  <w:num w:numId="15" w16cid:durableId="170072787">
    <w:abstractNumId w:val="7"/>
  </w:num>
  <w:num w:numId="16" w16cid:durableId="1739546439">
    <w:abstractNumId w:val="6"/>
  </w:num>
  <w:num w:numId="17" w16cid:durableId="1109665833">
    <w:abstractNumId w:val="22"/>
  </w:num>
  <w:num w:numId="18" w16cid:durableId="980622018">
    <w:abstractNumId w:val="9"/>
  </w:num>
  <w:num w:numId="19" w16cid:durableId="720783968">
    <w:abstractNumId w:val="12"/>
  </w:num>
  <w:num w:numId="20" w16cid:durableId="2001038560">
    <w:abstractNumId w:val="20"/>
  </w:num>
  <w:num w:numId="21" w16cid:durableId="1115753626">
    <w:abstractNumId w:val="34"/>
  </w:num>
  <w:num w:numId="22" w16cid:durableId="1316565486">
    <w:abstractNumId w:val="15"/>
  </w:num>
  <w:num w:numId="23" w16cid:durableId="1283463573">
    <w:abstractNumId w:val="10"/>
  </w:num>
  <w:num w:numId="24" w16cid:durableId="1664889169">
    <w:abstractNumId w:val="28"/>
  </w:num>
  <w:num w:numId="25" w16cid:durableId="885221321">
    <w:abstractNumId w:val="5"/>
  </w:num>
  <w:num w:numId="26" w16cid:durableId="1894730958">
    <w:abstractNumId w:val="0"/>
  </w:num>
  <w:num w:numId="27" w16cid:durableId="280889971">
    <w:abstractNumId w:val="11"/>
  </w:num>
  <w:num w:numId="28" w16cid:durableId="1864631475">
    <w:abstractNumId w:val="24"/>
  </w:num>
  <w:num w:numId="29" w16cid:durableId="1719087050">
    <w:abstractNumId w:val="40"/>
  </w:num>
  <w:num w:numId="30" w16cid:durableId="818496982">
    <w:abstractNumId w:val="25"/>
  </w:num>
  <w:num w:numId="31" w16cid:durableId="510609942">
    <w:abstractNumId w:val="32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41"/>
  </w:num>
  <w:num w:numId="35" w16cid:durableId="1110469193">
    <w:abstractNumId w:val="8"/>
  </w:num>
  <w:num w:numId="36" w16cid:durableId="1952394740">
    <w:abstractNumId w:val="14"/>
  </w:num>
  <w:num w:numId="37" w16cid:durableId="459302872">
    <w:abstractNumId w:val="38"/>
  </w:num>
  <w:num w:numId="38" w16cid:durableId="1739790561">
    <w:abstractNumId w:val="37"/>
  </w:num>
  <w:num w:numId="39" w16cid:durableId="112792437">
    <w:abstractNumId w:val="21"/>
  </w:num>
  <w:num w:numId="40" w16cid:durableId="845292482">
    <w:abstractNumId w:val="27"/>
  </w:num>
  <w:num w:numId="41" w16cid:durableId="227230958">
    <w:abstractNumId w:val="23"/>
  </w:num>
  <w:num w:numId="42" w16cid:durableId="380251750">
    <w:abstractNumId w:val="31"/>
  </w:num>
  <w:num w:numId="43" w16cid:durableId="167985478">
    <w:abstractNumId w:val="3"/>
  </w:num>
  <w:num w:numId="44" w16cid:durableId="57652308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82EC4"/>
    <w:rsid w:val="003A273B"/>
    <w:rsid w:val="003C5B2F"/>
    <w:rsid w:val="003D08B5"/>
    <w:rsid w:val="00464C0D"/>
    <w:rsid w:val="005B549F"/>
    <w:rsid w:val="005B7552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77AF9"/>
    <w:rsid w:val="00992739"/>
    <w:rsid w:val="00A143D2"/>
    <w:rsid w:val="00A50DC1"/>
    <w:rsid w:val="00A9258A"/>
    <w:rsid w:val="00B0734C"/>
    <w:rsid w:val="00B52E59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0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2022-09-06T20:12:00Z</dcterms:created>
  <dcterms:modified xsi:type="dcterms:W3CDTF">2022-09-06T20:12:00Z</dcterms:modified>
</cp:coreProperties>
</file>